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DFD" w:rsidRDefault="00D43DFD"/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D53AA0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D329F" w:rsidRPr="000F1608" w:rsidRDefault="000F1608" w:rsidP="00D53AA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Pr="000F1608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0F160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D53AA0" w:rsidRPr="00D53AA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Έγχρωμο </w:t>
            </w:r>
            <w:proofErr w:type="spellStart"/>
            <w:r w:rsidR="00D53AA0" w:rsidRPr="00D53AA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πολυμηχάνημα</w:t>
            </w:r>
            <w:proofErr w:type="spellEnd"/>
            <w:r w:rsidR="00D53AA0" w:rsidRPr="00D53AA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="00D53AA0" w:rsidRPr="00D53AA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inkjet</w:t>
            </w:r>
            <w:proofErr w:type="spellEnd"/>
            <w:r w:rsidR="00D53AA0" w:rsidRPr="00D53AA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(εκτυπωτής)</w:t>
            </w:r>
          </w:p>
        </w:tc>
      </w:tr>
      <w:tr w:rsidR="008D329F" w:rsidRPr="008D329F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D53AA0" w:rsidP="00D53AA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D53AA0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δυνατό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τητα ασύρματης σύνδεσης (</w:t>
            </w:r>
            <w:proofErr w:type="spellStart"/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WiFi</w:t>
            </w:r>
            <w:proofErr w:type="spellEnd"/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D53AA0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D53AA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δ</w:t>
            </w:r>
            <w:bookmarkStart w:id="0" w:name="_GoBack"/>
            <w:bookmarkEnd w:id="0"/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υνατότητα </w:t>
            </w:r>
            <w:r w:rsidRPr="00D53AA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εκτύπωσης από κινητό, συμβατό με A4/A5/Legal/</w:t>
            </w:r>
            <w:proofErr w:type="spellStart"/>
            <w:r w:rsidRPr="00D53AA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Letter</w:t>
            </w:r>
            <w:proofErr w:type="spellEnd"/>
            <w:r w:rsidRPr="00D53AA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/Photo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D53AA0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D53AA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USB σύνδεση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D53AA0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D53AA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υποστήριξη Windows/</w:t>
            </w:r>
            <w:proofErr w:type="spellStart"/>
            <w:r w:rsidRPr="00D53AA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Mac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:rsidTr="009A3297">
        <w:trPr>
          <w:trHeight w:val="521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53AA0" w:rsidRPr="00D53AA0" w:rsidRDefault="00D53AA0" w:rsidP="00D53AA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D53AA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διαστάσεις περ. 145×435×327 </w:t>
            </w:r>
            <w:proofErr w:type="spellStart"/>
            <w:r w:rsidRPr="00D53AA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mm</w:t>
            </w:r>
            <w:proofErr w:type="spellEnd"/>
          </w:p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D53AA0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0F160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6F06"/>
    <w:rsid w:val="000E333F"/>
    <w:rsid w:val="000F1608"/>
    <w:rsid w:val="00115F5C"/>
    <w:rsid w:val="0024151E"/>
    <w:rsid w:val="002C5B52"/>
    <w:rsid w:val="007C3968"/>
    <w:rsid w:val="0081284E"/>
    <w:rsid w:val="008D329F"/>
    <w:rsid w:val="009A6F68"/>
    <w:rsid w:val="00D43DFD"/>
    <w:rsid w:val="00D53AA0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B4CDCA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A5390AEC</Template>
  <TotalTime>1</TotalTime>
  <Pages>1</Pages>
  <Words>66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2025-10-30T07:40:00Z</dcterms:created>
  <dcterms:modified xsi:type="dcterms:W3CDTF">2025-10-30T07:40:00Z</dcterms:modified>
</cp:coreProperties>
</file>